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10F40" w14:textId="77777777" w:rsidR="006600C0" w:rsidRDefault="006600C0" w:rsidP="006600C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KYNGSON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7F2EBF6" w14:textId="77777777" w:rsidR="006600C0" w:rsidRDefault="006600C0" w:rsidP="006600C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52EA72" w14:textId="77777777" w:rsidR="006600C0" w:rsidRDefault="006600C0" w:rsidP="006600C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F90C74" w14:textId="77777777" w:rsidR="006600C0" w:rsidRDefault="006600C0" w:rsidP="006600C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Lyndesey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7D5F8D56" w14:textId="77777777" w:rsidR="006600C0" w:rsidRDefault="006600C0" w:rsidP="006600C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Hertfordshire(q.v.).</w:t>
      </w:r>
    </w:p>
    <w:p w14:paraId="55BE1C38" w14:textId="77777777" w:rsidR="006600C0" w:rsidRDefault="006600C0" w:rsidP="006600C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94D7379" w14:textId="77777777" w:rsidR="006600C0" w:rsidRDefault="006600C0" w:rsidP="006600C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53CEB6" w14:textId="77777777" w:rsidR="006600C0" w:rsidRDefault="006600C0" w:rsidP="006600C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2DE95E" w14:textId="77777777" w:rsidR="006600C0" w:rsidRDefault="006600C0" w:rsidP="006600C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26 May 2021</w:t>
      </w:r>
    </w:p>
    <w:p w14:paraId="4FD5153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492B3" w14:textId="77777777" w:rsidR="006600C0" w:rsidRDefault="006600C0" w:rsidP="009139A6">
      <w:r>
        <w:separator/>
      </w:r>
    </w:p>
  </w:endnote>
  <w:endnote w:type="continuationSeparator" w:id="0">
    <w:p w14:paraId="73B28D68" w14:textId="77777777" w:rsidR="006600C0" w:rsidRDefault="006600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97B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81AD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059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BF36A" w14:textId="77777777" w:rsidR="006600C0" w:rsidRDefault="006600C0" w:rsidP="009139A6">
      <w:r>
        <w:separator/>
      </w:r>
    </w:p>
  </w:footnote>
  <w:footnote w:type="continuationSeparator" w:id="0">
    <w:p w14:paraId="3D512A41" w14:textId="77777777" w:rsidR="006600C0" w:rsidRDefault="006600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F76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FE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2F1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0C0"/>
    <w:rsid w:val="000666E0"/>
    <w:rsid w:val="002510B7"/>
    <w:rsid w:val="005C130B"/>
    <w:rsid w:val="006600C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D370E"/>
  <w15:chartTrackingRefBased/>
  <w15:docId w15:val="{D2839E93-F316-48B0-9C7B-766EB8378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600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2021-07-07T06:56:00Z</dcterms:created>
  <dcterms:modified xsi:type="dcterms:W3CDTF">2021-07-07T06:57:00Z</dcterms:modified>
</cp:coreProperties>
</file>